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B724B9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724B9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2EE12736" w14:textId="4EC58C52" w:rsidR="00527E90" w:rsidRPr="00B724B9" w:rsidRDefault="00483B4D" w:rsidP="00680285">
      <w:pPr>
        <w:pStyle w:val="Naslov1"/>
        <w:spacing w:after="240"/>
        <w:jc w:val="center"/>
        <w:rPr>
          <w:lang w:val="en-US"/>
        </w:rPr>
      </w:pPr>
      <w:r w:rsidRPr="00B724B9">
        <w:rPr>
          <w:lang w:val="en-US"/>
        </w:rPr>
        <w:t>Annex</w:t>
      </w:r>
      <w:r w:rsidR="00B3795B" w:rsidRPr="00B724B9">
        <w:rPr>
          <w:lang w:val="en-US"/>
        </w:rPr>
        <w:t xml:space="preserve"> 3</w:t>
      </w:r>
      <w:r w:rsidR="00527E90" w:rsidRPr="00B724B9">
        <w:rPr>
          <w:lang w:val="en-US"/>
        </w:rPr>
        <w:t xml:space="preserve">. -  </w:t>
      </w:r>
      <w:r w:rsidRPr="00B724B9">
        <w:rPr>
          <w:lang w:val="en-US"/>
        </w:rPr>
        <w:t xml:space="preserve">LIST OF COMPLETED CONTRACTS </w:t>
      </w:r>
    </w:p>
    <w:p w14:paraId="183519EE" w14:textId="1BA6D69B" w:rsidR="002A39D3" w:rsidRPr="00922545" w:rsidRDefault="00483B4D" w:rsidP="006577D5">
      <w:pPr>
        <w:pStyle w:val="Zaglavlje"/>
        <w:tabs>
          <w:tab w:val="clear" w:pos="4536"/>
          <w:tab w:val="clear" w:pos="9072"/>
          <w:tab w:val="left" w:pos="1301"/>
        </w:tabs>
        <w:spacing w:before="240" w:after="240" w:line="276" w:lineRule="auto"/>
        <w:jc w:val="center"/>
        <w:rPr>
          <w:sz w:val="28"/>
          <w:lang w:val="en-US"/>
        </w:rPr>
      </w:pPr>
      <w:r w:rsidRPr="00922545">
        <w:rPr>
          <w:b/>
          <w:sz w:val="28"/>
          <w:lang w:val="en-US"/>
        </w:rPr>
        <w:t>Procurement registration number</w:t>
      </w:r>
      <w:r w:rsidR="002A39D3" w:rsidRPr="00922545">
        <w:rPr>
          <w:b/>
          <w:sz w:val="28"/>
          <w:lang w:val="en-US"/>
        </w:rPr>
        <w:t xml:space="preserve">: </w:t>
      </w:r>
      <w:r w:rsidR="00271F34" w:rsidRPr="00922545">
        <w:rPr>
          <w:sz w:val="28"/>
          <w:lang w:val="en-US"/>
        </w:rPr>
        <w:t>DILJ-MF-01-22/NOJN-01</w:t>
      </w:r>
    </w:p>
    <w:p w14:paraId="2A89C701" w14:textId="71573AA8" w:rsidR="006577D5" w:rsidRPr="00922545" w:rsidRDefault="00483B4D" w:rsidP="00680285">
      <w:pPr>
        <w:tabs>
          <w:tab w:val="left" w:pos="567"/>
        </w:tabs>
        <w:spacing w:after="240" w:line="276" w:lineRule="auto"/>
        <w:jc w:val="both"/>
        <w:rPr>
          <w:bCs/>
          <w:lang w:val="en-US"/>
        </w:rPr>
      </w:pPr>
      <w:r w:rsidRPr="00922545">
        <w:rPr>
          <w:bCs/>
          <w:lang w:val="en-US"/>
        </w:rPr>
        <w:t xml:space="preserve">In accordance with the Public Tender Invitation (point 8.1.) </w:t>
      </w:r>
      <w:r w:rsidR="00A26E17" w:rsidRPr="00922545">
        <w:rPr>
          <w:bCs/>
          <w:lang w:val="en-US"/>
        </w:rPr>
        <w:t xml:space="preserve">in order to prove technical and professional qualifications </w:t>
      </w:r>
      <w:r w:rsidRPr="00922545">
        <w:rPr>
          <w:bCs/>
          <w:lang w:val="en-US"/>
        </w:rPr>
        <w:t xml:space="preserve">the Tenderer signs the following </w:t>
      </w:r>
    </w:p>
    <w:p w14:paraId="393C8BE4" w14:textId="768B6383" w:rsidR="006577D5" w:rsidRPr="00922545" w:rsidRDefault="006577D5" w:rsidP="006577D5">
      <w:pPr>
        <w:tabs>
          <w:tab w:val="left" w:pos="567"/>
        </w:tabs>
        <w:spacing w:before="240"/>
        <w:rPr>
          <w:b/>
          <w:bCs/>
          <w:noProof/>
        </w:rPr>
      </w:pP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  <w:t>S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A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E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M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E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N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</w:p>
    <w:p w14:paraId="62CF8E61" w14:textId="77777777" w:rsidR="006577D5" w:rsidRPr="00922545" w:rsidRDefault="006577D5" w:rsidP="006577D5">
      <w:pPr>
        <w:tabs>
          <w:tab w:val="left" w:pos="567"/>
        </w:tabs>
        <w:rPr>
          <w:b/>
          <w:bCs/>
          <w:noProof/>
        </w:rPr>
      </w:pPr>
    </w:p>
    <w:p w14:paraId="23C47454" w14:textId="13C5F886" w:rsidR="00922545" w:rsidRDefault="006577D5" w:rsidP="006577D5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Whereby I ____________________________ </w:t>
      </w:r>
      <w:r w:rsidR="00922545" w:rsidRPr="00922545">
        <w:rPr>
          <w:bCs/>
          <w:lang w:val="en-GB"/>
        </w:rPr>
        <w:t>from ________________________________</w:t>
      </w:r>
    </w:p>
    <w:p w14:paraId="21896486" w14:textId="641CCCA8" w:rsidR="00922545" w:rsidRPr="00922545" w:rsidRDefault="00DC3673" w:rsidP="001D46BE">
      <w:pPr>
        <w:tabs>
          <w:tab w:val="left" w:pos="567"/>
        </w:tabs>
        <w:jc w:val="both"/>
        <w:rPr>
          <w:bCs/>
          <w:iCs/>
          <w:sz w:val="20"/>
          <w:szCs w:val="20"/>
          <w:lang w:val="en-GB"/>
        </w:rPr>
      </w:pP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 w:rsidR="006577D5" w:rsidRPr="00922545">
        <w:rPr>
          <w:bCs/>
          <w:iCs/>
          <w:sz w:val="20"/>
          <w:szCs w:val="20"/>
          <w:lang w:val="en-GB"/>
        </w:rPr>
        <w:t>(</w:t>
      </w:r>
      <w:proofErr w:type="gramStart"/>
      <w:r w:rsidR="006577D5" w:rsidRPr="00922545">
        <w:rPr>
          <w:bCs/>
          <w:iCs/>
          <w:sz w:val="20"/>
          <w:szCs w:val="20"/>
          <w:lang w:val="en-GB"/>
        </w:rPr>
        <w:t>first</w:t>
      </w:r>
      <w:proofErr w:type="gramEnd"/>
      <w:r w:rsidR="006577D5" w:rsidRPr="00922545">
        <w:rPr>
          <w:bCs/>
          <w:iCs/>
          <w:sz w:val="20"/>
          <w:szCs w:val="20"/>
          <w:lang w:val="en-GB"/>
        </w:rPr>
        <w:t xml:space="preserve"> and last name) </w:t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6577D5" w:rsidRPr="00922545">
        <w:rPr>
          <w:bCs/>
          <w:iCs/>
          <w:sz w:val="20"/>
          <w:szCs w:val="20"/>
          <w:lang w:val="en-GB"/>
        </w:rPr>
        <w:t xml:space="preserve">(residential address) </w:t>
      </w:r>
    </w:p>
    <w:p w14:paraId="2EDB2E05" w14:textId="77777777" w:rsidR="00DC3673" w:rsidRDefault="00A26E17" w:rsidP="001D46BE">
      <w:pPr>
        <w:tabs>
          <w:tab w:val="left" w:pos="567"/>
        </w:tabs>
        <w:spacing w:before="240"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>Personal</w:t>
      </w:r>
      <w:r w:rsidR="006577D5" w:rsidRPr="00922545">
        <w:rPr>
          <w:bCs/>
          <w:lang w:val="en-GB"/>
        </w:rPr>
        <w:t xml:space="preserve"> Identification Number (</w:t>
      </w:r>
      <w:r w:rsidRPr="00922545">
        <w:rPr>
          <w:bCs/>
          <w:lang w:val="en-GB"/>
        </w:rPr>
        <w:t>PIN</w:t>
      </w:r>
      <w:r w:rsidR="006577D5" w:rsidRPr="00922545">
        <w:rPr>
          <w:bCs/>
          <w:lang w:val="en-GB"/>
        </w:rPr>
        <w:t>): _______________________, ID card number _______________ issued by __________________________________ as a legally authorised pers</w:t>
      </w:r>
      <w:r w:rsidR="00551E2B" w:rsidRPr="00922545">
        <w:rPr>
          <w:bCs/>
          <w:lang w:val="en-GB"/>
        </w:rPr>
        <w:t>on for representing the entity</w:t>
      </w:r>
    </w:p>
    <w:p w14:paraId="5F316943" w14:textId="77777777" w:rsidR="00DC3673" w:rsidRDefault="006577D5" w:rsidP="00DC3673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 _______________________</w:t>
      </w:r>
      <w:r w:rsidR="00DC3673">
        <w:rPr>
          <w:bCs/>
          <w:lang w:val="en-GB"/>
        </w:rPr>
        <w:t xml:space="preserve">____________________________________________________ </w:t>
      </w:r>
    </w:p>
    <w:p w14:paraId="008C574A" w14:textId="1D2ECD15" w:rsidR="00DC3673" w:rsidRDefault="00DC3673" w:rsidP="001D46BE">
      <w:pPr>
        <w:tabs>
          <w:tab w:val="left" w:pos="567"/>
        </w:tabs>
        <w:jc w:val="both"/>
        <w:rPr>
          <w:bCs/>
          <w:lang w:val="en-GB"/>
        </w:rPr>
      </w:pP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 w:rsidR="006577D5" w:rsidRPr="00DC3673">
        <w:rPr>
          <w:bCs/>
          <w:sz w:val="20"/>
          <w:szCs w:val="20"/>
          <w:lang w:val="en-GB"/>
        </w:rPr>
        <w:t>(</w:t>
      </w:r>
      <w:proofErr w:type="gramStart"/>
      <w:r w:rsidR="006577D5" w:rsidRPr="00DC3673">
        <w:rPr>
          <w:bCs/>
          <w:i/>
          <w:sz w:val="20"/>
          <w:szCs w:val="20"/>
          <w:lang w:val="en-GB"/>
        </w:rPr>
        <w:t>title</w:t>
      </w:r>
      <w:proofErr w:type="gramEnd"/>
      <w:r w:rsidR="006577D5" w:rsidRPr="00DC3673">
        <w:rPr>
          <w:bCs/>
          <w:i/>
          <w:sz w:val="20"/>
          <w:szCs w:val="20"/>
          <w:lang w:val="en-GB"/>
        </w:rPr>
        <w:t xml:space="preserve"> and seat of the </w:t>
      </w:r>
      <w:r w:rsidR="00551E2B" w:rsidRPr="00DC3673">
        <w:rPr>
          <w:bCs/>
          <w:i/>
          <w:sz w:val="20"/>
          <w:szCs w:val="20"/>
          <w:lang w:val="en-GB"/>
        </w:rPr>
        <w:t>entity</w:t>
      </w:r>
      <w:r w:rsidR="00A26E17" w:rsidRPr="00DC3673">
        <w:rPr>
          <w:bCs/>
          <w:i/>
          <w:sz w:val="20"/>
          <w:szCs w:val="20"/>
          <w:lang w:val="en-GB"/>
        </w:rPr>
        <w:t>, PIN</w:t>
      </w:r>
      <w:r w:rsidR="006577D5" w:rsidRPr="00DC3673">
        <w:rPr>
          <w:bCs/>
          <w:i/>
          <w:sz w:val="20"/>
          <w:szCs w:val="20"/>
          <w:lang w:val="en-GB"/>
        </w:rPr>
        <w:t>)</w:t>
      </w:r>
      <w:r w:rsidR="006577D5" w:rsidRPr="00922545">
        <w:rPr>
          <w:bCs/>
          <w:lang w:val="en-GB"/>
        </w:rPr>
        <w:t xml:space="preserve"> </w:t>
      </w:r>
    </w:p>
    <w:p w14:paraId="66A84AF1" w14:textId="21742A6D" w:rsidR="00A26E17" w:rsidRPr="00922545" w:rsidRDefault="00A26E17" w:rsidP="001D46BE">
      <w:pPr>
        <w:tabs>
          <w:tab w:val="left" w:pos="567"/>
        </w:tabs>
        <w:spacing w:before="240"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under material </w:t>
      </w:r>
      <w:r w:rsidR="006577D5" w:rsidRPr="00922545">
        <w:rPr>
          <w:bCs/>
          <w:lang w:val="en-GB"/>
        </w:rPr>
        <w:t xml:space="preserve"> </w:t>
      </w:r>
      <w:r w:rsidRPr="00922545">
        <w:rPr>
          <w:bCs/>
          <w:lang w:val="en-GB"/>
        </w:rPr>
        <w:t xml:space="preserve"> and criminal </w:t>
      </w:r>
      <w:proofErr w:type="gramStart"/>
      <w:r w:rsidRPr="00922545">
        <w:rPr>
          <w:bCs/>
          <w:lang w:val="en-GB"/>
        </w:rPr>
        <w:t>liability</w:t>
      </w:r>
      <w:proofErr w:type="gramEnd"/>
      <w:r w:rsidRPr="00922545">
        <w:rPr>
          <w:bCs/>
          <w:lang w:val="en-GB"/>
        </w:rPr>
        <w:t xml:space="preserve"> I declare that: </w:t>
      </w:r>
    </w:p>
    <w:p w14:paraId="26FF5F28" w14:textId="3864F656" w:rsidR="006577D5" w:rsidRPr="00922545" w:rsidRDefault="00B724B9" w:rsidP="00DC3673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the Tenderer has completed </w:t>
      </w:r>
      <w:r w:rsidR="00022D49" w:rsidRPr="00922545">
        <w:rPr>
          <w:bCs/>
          <w:lang w:val="en-GB"/>
        </w:rPr>
        <w:t>a</w:t>
      </w:r>
      <w:r w:rsidR="00A26E17" w:rsidRPr="00922545">
        <w:rPr>
          <w:bCs/>
          <w:lang w:val="en-GB"/>
        </w:rPr>
        <w:t xml:space="preserve"> minimum of </w:t>
      </w:r>
      <w:r w:rsidR="00022D49" w:rsidRPr="00922545">
        <w:rPr>
          <w:bCs/>
          <w:lang w:val="en-GB"/>
        </w:rPr>
        <w:t>one</w:t>
      </w:r>
      <w:r w:rsidR="00F76C21" w:rsidRPr="00922545">
        <w:rPr>
          <w:bCs/>
          <w:lang w:val="en-GB"/>
        </w:rPr>
        <w:t xml:space="preserve"> (1)</w:t>
      </w:r>
      <w:r w:rsidR="00022D49" w:rsidRPr="00922545">
        <w:rPr>
          <w:bCs/>
          <w:lang w:val="en-GB"/>
        </w:rPr>
        <w:t xml:space="preserve"> contract</w:t>
      </w:r>
      <w:r w:rsidR="00A26E17" w:rsidRPr="00922545">
        <w:rPr>
          <w:bCs/>
          <w:lang w:val="en-GB"/>
        </w:rPr>
        <w:t xml:space="preserve"> (the same or identical to the subject of </w:t>
      </w:r>
      <w:proofErr w:type="gramStart"/>
      <w:r w:rsidR="00A26E17" w:rsidRPr="00922545">
        <w:rPr>
          <w:bCs/>
          <w:lang w:val="en-GB"/>
        </w:rPr>
        <w:t>procurement)  which</w:t>
      </w:r>
      <w:proofErr w:type="gramEnd"/>
      <w:r w:rsidR="00A26E17" w:rsidRPr="00922545">
        <w:rPr>
          <w:bCs/>
          <w:lang w:val="en-GB"/>
        </w:rPr>
        <w:t xml:space="preserve"> </w:t>
      </w:r>
      <w:r w:rsidR="00F76C21" w:rsidRPr="00922545">
        <w:rPr>
          <w:bCs/>
          <w:lang w:val="en-GB"/>
        </w:rPr>
        <w:t>was/</w:t>
      </w:r>
      <w:r w:rsidR="00A26E17" w:rsidRPr="00922545">
        <w:rPr>
          <w:bCs/>
          <w:lang w:val="en-GB"/>
        </w:rPr>
        <w:t>were completed in 202</w:t>
      </w:r>
      <w:r w:rsidR="00184F4A" w:rsidRPr="00922545">
        <w:rPr>
          <w:bCs/>
          <w:lang w:val="en-GB"/>
        </w:rPr>
        <w:t>2</w:t>
      </w:r>
      <w:r w:rsidR="00A26E17" w:rsidRPr="00922545">
        <w:rPr>
          <w:bCs/>
          <w:lang w:val="en-GB"/>
        </w:rPr>
        <w:t xml:space="preserve"> </w:t>
      </w:r>
      <w:r w:rsidR="00153869" w:rsidRPr="00922545">
        <w:rPr>
          <w:bCs/>
          <w:lang w:val="en-GB"/>
        </w:rPr>
        <w:t xml:space="preserve">and </w:t>
      </w:r>
      <w:r w:rsidR="00A26E17" w:rsidRPr="00922545">
        <w:rPr>
          <w:bCs/>
          <w:lang w:val="en-GB"/>
        </w:rPr>
        <w:t xml:space="preserve">during </w:t>
      </w:r>
      <w:r w:rsidR="00184F4A" w:rsidRPr="00922545">
        <w:rPr>
          <w:bCs/>
          <w:lang w:val="en-GB"/>
        </w:rPr>
        <w:t>4</w:t>
      </w:r>
      <w:r w:rsidR="00A26E17" w:rsidRPr="00922545">
        <w:rPr>
          <w:bCs/>
          <w:lang w:val="en-GB"/>
        </w:rPr>
        <w:t xml:space="preserve"> (</w:t>
      </w:r>
      <w:r w:rsidR="00184F4A" w:rsidRPr="00922545">
        <w:rPr>
          <w:bCs/>
          <w:lang w:val="en-GB"/>
        </w:rPr>
        <w:t>four</w:t>
      </w:r>
      <w:r w:rsidR="00A26E17" w:rsidRPr="00922545">
        <w:rPr>
          <w:bCs/>
          <w:lang w:val="en-GB"/>
        </w:rPr>
        <w:t>) years</w:t>
      </w:r>
      <w:r w:rsidR="00DC3673">
        <w:rPr>
          <w:bCs/>
          <w:lang w:val="en-GB"/>
        </w:rPr>
        <w:t xml:space="preserve"> </w:t>
      </w:r>
      <w:r w:rsidR="00A26E17" w:rsidRPr="00922545">
        <w:rPr>
          <w:bCs/>
          <w:lang w:val="en-GB"/>
        </w:rPr>
        <w:t>preceding that year:</w:t>
      </w:r>
    </w:p>
    <w:tbl>
      <w:tblPr>
        <w:tblStyle w:val="Reetkatablice"/>
        <w:tblW w:w="7615" w:type="dxa"/>
        <w:jc w:val="center"/>
        <w:tblLook w:val="04A0" w:firstRow="1" w:lastRow="0" w:firstColumn="1" w:lastColumn="0" w:noHBand="0" w:noVBand="1"/>
      </w:tblPr>
      <w:tblGrid>
        <w:gridCol w:w="846"/>
        <w:gridCol w:w="2841"/>
        <w:gridCol w:w="1561"/>
        <w:gridCol w:w="2367"/>
      </w:tblGrid>
      <w:tr w:rsidR="009F1B8A" w:rsidRPr="00922545" w14:paraId="11B0F000" w14:textId="659AD0F6" w:rsidTr="00DC3673">
        <w:trPr>
          <w:trHeight w:val="574"/>
          <w:jc w:val="center"/>
        </w:trPr>
        <w:tc>
          <w:tcPr>
            <w:tcW w:w="846" w:type="dxa"/>
            <w:vAlign w:val="center"/>
          </w:tcPr>
          <w:p w14:paraId="6C91FC99" w14:textId="6D9A5C4F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No</w:t>
            </w:r>
          </w:p>
        </w:tc>
        <w:tc>
          <w:tcPr>
            <w:tcW w:w="2841" w:type="dxa"/>
            <w:vAlign w:val="center"/>
          </w:tcPr>
          <w:p w14:paraId="54B5157D" w14:textId="78EA8231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Subject of the contract</w:t>
            </w:r>
          </w:p>
        </w:tc>
        <w:tc>
          <w:tcPr>
            <w:tcW w:w="1561" w:type="dxa"/>
            <w:vAlign w:val="center"/>
          </w:tcPr>
          <w:p w14:paraId="46238096" w14:textId="50598CA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Date/year of implementation</w:t>
            </w:r>
          </w:p>
        </w:tc>
        <w:tc>
          <w:tcPr>
            <w:tcW w:w="2367" w:type="dxa"/>
            <w:vAlign w:val="center"/>
          </w:tcPr>
          <w:p w14:paraId="17BE6F8E" w14:textId="22618699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 xml:space="preserve">Capacity of </w:t>
            </w:r>
            <w:proofErr w:type="gramStart"/>
            <w:r w:rsidRPr="00922545">
              <w:rPr>
                <w:b/>
                <w:sz w:val="20"/>
                <w:lang w:val="en-US"/>
              </w:rPr>
              <w:t>the  Wet</w:t>
            </w:r>
            <w:proofErr w:type="gramEnd"/>
            <w:r w:rsidRPr="00922545">
              <w:rPr>
                <w:b/>
                <w:sz w:val="20"/>
                <w:lang w:val="en-US"/>
              </w:rPr>
              <w:t xml:space="preserve"> Pan Mill</w:t>
            </w:r>
          </w:p>
        </w:tc>
      </w:tr>
      <w:tr w:rsidR="009F1B8A" w:rsidRPr="00922545" w14:paraId="34B6B8DC" w14:textId="21AA7410" w:rsidTr="00DC3673">
        <w:trPr>
          <w:trHeight w:val="554"/>
          <w:jc w:val="center"/>
        </w:trPr>
        <w:tc>
          <w:tcPr>
            <w:tcW w:w="846" w:type="dxa"/>
            <w:vAlign w:val="center"/>
          </w:tcPr>
          <w:p w14:paraId="4BF3F6A8" w14:textId="3A3E5A6C" w:rsidR="009F1B8A" w:rsidRPr="00922545" w:rsidRDefault="00922545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1.</w:t>
            </w:r>
          </w:p>
        </w:tc>
        <w:tc>
          <w:tcPr>
            <w:tcW w:w="2841" w:type="dxa"/>
            <w:vAlign w:val="center"/>
          </w:tcPr>
          <w:p w14:paraId="5D8630E4" w14:textId="7777777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  <w:tc>
          <w:tcPr>
            <w:tcW w:w="1561" w:type="dxa"/>
            <w:vAlign w:val="center"/>
          </w:tcPr>
          <w:p w14:paraId="7F61748B" w14:textId="7777777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  <w:tc>
          <w:tcPr>
            <w:tcW w:w="2367" w:type="dxa"/>
            <w:vAlign w:val="center"/>
          </w:tcPr>
          <w:p w14:paraId="3A9986B4" w14:textId="5B08E5B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</w:tr>
      <w:tr w:rsidR="009F1B8A" w:rsidRPr="00922545" w14:paraId="222EE326" w14:textId="02AE6FEF" w:rsidTr="00922545">
        <w:trPr>
          <w:trHeight w:val="554"/>
          <w:jc w:val="center"/>
        </w:trPr>
        <w:tc>
          <w:tcPr>
            <w:tcW w:w="846" w:type="dxa"/>
            <w:vAlign w:val="center"/>
          </w:tcPr>
          <w:p w14:paraId="60DE990D" w14:textId="2CF3FE1A" w:rsidR="009F1B8A" w:rsidRPr="00922545" w:rsidRDefault="00922545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2.</w:t>
            </w:r>
          </w:p>
        </w:tc>
        <w:tc>
          <w:tcPr>
            <w:tcW w:w="2841" w:type="dxa"/>
          </w:tcPr>
          <w:p w14:paraId="5F660731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E737860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6ABBA9D8" w14:textId="58C0FB3F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9F1B8A" w:rsidRPr="00922545" w14:paraId="15E5A680" w14:textId="638EB2C4" w:rsidTr="00922545">
        <w:trPr>
          <w:trHeight w:val="548"/>
          <w:jc w:val="center"/>
        </w:trPr>
        <w:tc>
          <w:tcPr>
            <w:tcW w:w="846" w:type="dxa"/>
            <w:vAlign w:val="center"/>
          </w:tcPr>
          <w:p w14:paraId="7BCCE2DF" w14:textId="5B2CC3E0" w:rsidR="009F1B8A" w:rsidRPr="00922545" w:rsidRDefault="00922545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3.</w:t>
            </w:r>
          </w:p>
        </w:tc>
        <w:tc>
          <w:tcPr>
            <w:tcW w:w="2841" w:type="dxa"/>
          </w:tcPr>
          <w:p w14:paraId="5EDF1AAA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122FFFE2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552D81B3" w14:textId="2EDDE892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</w:tbl>
    <w:p w14:paraId="6D4F7F99" w14:textId="77777777" w:rsidR="00527E90" w:rsidRPr="00922545" w:rsidRDefault="00527E90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1DDEF237" w14:textId="758ED3EB" w:rsidR="00527E90" w:rsidRPr="00922545" w:rsidRDefault="00483B4D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b/>
          <w:bCs/>
          <w:lang w:val="en-US"/>
        </w:rPr>
      </w:pPr>
      <w:bookmarkStart w:id="0" w:name="_Hlk505931948"/>
      <w:bookmarkStart w:id="1" w:name="_Hlk505932163"/>
      <w:r w:rsidRPr="00922545">
        <w:rPr>
          <w:lang w:val="en-US"/>
        </w:rPr>
        <w:t>In</w:t>
      </w:r>
      <w:r w:rsidR="00527E90" w:rsidRPr="00922545">
        <w:rPr>
          <w:lang w:val="en-US"/>
        </w:rPr>
        <w:t xml:space="preserve"> _</w:t>
      </w:r>
      <w:r w:rsidR="00A12E6E" w:rsidRPr="00922545">
        <w:rPr>
          <w:lang w:val="en-US"/>
        </w:rPr>
        <w:t xml:space="preserve">____________, </w:t>
      </w:r>
      <w:r w:rsidRPr="00922545">
        <w:rPr>
          <w:lang w:val="en-US"/>
        </w:rPr>
        <w:t>on</w:t>
      </w:r>
      <w:r w:rsidR="00A12E6E" w:rsidRPr="00922545">
        <w:rPr>
          <w:lang w:val="en-US"/>
        </w:rPr>
        <w:t xml:space="preserve"> ________ 2022</w:t>
      </w:r>
      <w:bookmarkEnd w:id="0"/>
      <w:r w:rsidR="0044587B" w:rsidRPr="00922545">
        <w:rPr>
          <w:lang w:val="en-US"/>
        </w:rPr>
        <w:t xml:space="preserve">          </w:t>
      </w:r>
      <w:r w:rsidR="00680285" w:rsidRPr="00922545">
        <w:rPr>
          <w:lang w:val="en-US"/>
        </w:rPr>
        <w:tab/>
      </w:r>
      <w:r w:rsidR="0044587B" w:rsidRPr="00922545">
        <w:rPr>
          <w:b/>
          <w:bCs/>
          <w:lang w:val="en-US"/>
        </w:rPr>
        <w:t>ON BEHALF OF THE TEN</w:t>
      </w:r>
      <w:r w:rsidRPr="00922545">
        <w:rPr>
          <w:b/>
          <w:bCs/>
          <w:lang w:val="en-US"/>
        </w:rPr>
        <w:t>DERER</w:t>
      </w:r>
      <w:r w:rsidR="00527E90" w:rsidRPr="00922545">
        <w:rPr>
          <w:b/>
          <w:bCs/>
          <w:lang w:val="en-US"/>
        </w:rPr>
        <w:t>:</w:t>
      </w:r>
    </w:p>
    <w:p w14:paraId="0CFEF589" w14:textId="77777777" w:rsidR="00527E90" w:rsidRPr="00922545" w:rsidRDefault="00527E90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  <w:t>M.P.</w:t>
      </w:r>
      <w:r w:rsidRPr="00922545">
        <w:rPr>
          <w:lang w:val="en-US"/>
        </w:rPr>
        <w:tab/>
      </w:r>
      <w:r w:rsidRPr="00922545">
        <w:rPr>
          <w:lang w:val="en-US"/>
        </w:rPr>
        <w:tab/>
      </w:r>
    </w:p>
    <w:bookmarkEnd w:id="1"/>
    <w:tbl>
      <w:tblPr>
        <w:tblStyle w:val="Reetkatablice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680285" w:rsidRPr="00922545" w14:paraId="4F592CF7" w14:textId="77777777" w:rsidTr="00680285">
        <w:tc>
          <w:tcPr>
            <w:tcW w:w="4529" w:type="dxa"/>
          </w:tcPr>
          <w:p w14:paraId="5728B29E" w14:textId="77777777" w:rsidR="00680285" w:rsidRPr="00922545" w:rsidRDefault="00680285" w:rsidP="00527E90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right"/>
              <w:rPr>
                <w:lang w:val="en-US"/>
              </w:rPr>
            </w:pPr>
          </w:p>
        </w:tc>
      </w:tr>
      <w:tr w:rsidR="00680285" w:rsidRPr="00922545" w14:paraId="5C0BAB00" w14:textId="77777777" w:rsidTr="00680285">
        <w:tc>
          <w:tcPr>
            <w:tcW w:w="4529" w:type="dxa"/>
            <w:vAlign w:val="center"/>
          </w:tcPr>
          <w:p w14:paraId="2B1EEA35" w14:textId="429EFD20" w:rsidR="00680285" w:rsidRPr="00922545" w:rsidRDefault="00680285" w:rsidP="00483B4D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lang w:val="en-US"/>
              </w:rPr>
            </w:pPr>
            <w:r w:rsidRPr="00922545">
              <w:rPr>
                <w:sz w:val="20"/>
                <w:lang w:val="en-US"/>
              </w:rPr>
              <w:t>(</w:t>
            </w:r>
            <w:proofErr w:type="gramStart"/>
            <w:r w:rsidR="00483B4D" w:rsidRPr="00922545">
              <w:rPr>
                <w:sz w:val="20"/>
                <w:lang w:val="en-US"/>
              </w:rPr>
              <w:t>name</w:t>
            </w:r>
            <w:proofErr w:type="gramEnd"/>
            <w:r w:rsidR="00483B4D" w:rsidRPr="00922545">
              <w:rPr>
                <w:sz w:val="20"/>
                <w:lang w:val="en-US"/>
              </w:rPr>
              <w:t xml:space="preserve"> and signature of the authorized person</w:t>
            </w:r>
            <w:r w:rsidRPr="00922545">
              <w:rPr>
                <w:sz w:val="20"/>
                <w:lang w:val="en-US"/>
              </w:rPr>
              <w:t>)</w:t>
            </w:r>
          </w:p>
        </w:tc>
      </w:tr>
    </w:tbl>
    <w:p w14:paraId="7BDB7411" w14:textId="77777777" w:rsidR="00FB51F2" w:rsidRPr="00922545" w:rsidRDefault="00FB51F2" w:rsidP="00271F34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rPr>
          <w:sz w:val="22"/>
          <w:szCs w:val="22"/>
          <w:lang w:val="en-US"/>
        </w:rPr>
      </w:pPr>
    </w:p>
    <w:sectPr w:rsidR="00FB51F2" w:rsidRPr="00922545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D467" w14:textId="77777777" w:rsidR="004F2CBC" w:rsidRDefault="004F2CBC" w:rsidP="000C480B">
      <w:r>
        <w:separator/>
      </w:r>
    </w:p>
  </w:endnote>
  <w:endnote w:type="continuationSeparator" w:id="0">
    <w:p w14:paraId="396358AA" w14:textId="77777777" w:rsidR="004F2CBC" w:rsidRDefault="004F2CBC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D696" w14:textId="77777777" w:rsidR="004F2CBC" w:rsidRDefault="004F2CBC" w:rsidP="000C480B">
      <w:r>
        <w:separator/>
      </w:r>
    </w:p>
  </w:footnote>
  <w:footnote w:type="continuationSeparator" w:id="0">
    <w:p w14:paraId="1D204C74" w14:textId="77777777" w:rsidR="004F2CBC" w:rsidRDefault="004F2CBC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4F2CBC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079E"/>
    <w:rsid w:val="0002258E"/>
    <w:rsid w:val="00022D49"/>
    <w:rsid w:val="000246FD"/>
    <w:rsid w:val="00026354"/>
    <w:rsid w:val="00026F53"/>
    <w:rsid w:val="00030F41"/>
    <w:rsid w:val="00044D2C"/>
    <w:rsid w:val="00052474"/>
    <w:rsid w:val="000531D9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2049F"/>
    <w:rsid w:val="00131D65"/>
    <w:rsid w:val="00143C71"/>
    <w:rsid w:val="0014653A"/>
    <w:rsid w:val="00153869"/>
    <w:rsid w:val="00161B31"/>
    <w:rsid w:val="00182AD8"/>
    <w:rsid w:val="00184F4A"/>
    <w:rsid w:val="001A60BF"/>
    <w:rsid w:val="001D46BE"/>
    <w:rsid w:val="001D64D6"/>
    <w:rsid w:val="001E1D4A"/>
    <w:rsid w:val="00205146"/>
    <w:rsid w:val="002340CC"/>
    <w:rsid w:val="00234C9B"/>
    <w:rsid w:val="002420FB"/>
    <w:rsid w:val="00252513"/>
    <w:rsid w:val="00252828"/>
    <w:rsid w:val="00271F34"/>
    <w:rsid w:val="0027246D"/>
    <w:rsid w:val="002867A3"/>
    <w:rsid w:val="002870A9"/>
    <w:rsid w:val="002914CB"/>
    <w:rsid w:val="002A39D3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4587B"/>
    <w:rsid w:val="00456675"/>
    <w:rsid w:val="00463AC1"/>
    <w:rsid w:val="00483B4D"/>
    <w:rsid w:val="00487F47"/>
    <w:rsid w:val="0049219F"/>
    <w:rsid w:val="00494FF4"/>
    <w:rsid w:val="0049710B"/>
    <w:rsid w:val="004E3EC5"/>
    <w:rsid w:val="004F2CBC"/>
    <w:rsid w:val="004F5A64"/>
    <w:rsid w:val="00510B80"/>
    <w:rsid w:val="005220B0"/>
    <w:rsid w:val="0052462B"/>
    <w:rsid w:val="005273C6"/>
    <w:rsid w:val="00527E90"/>
    <w:rsid w:val="00551E2B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5E5857"/>
    <w:rsid w:val="00605D89"/>
    <w:rsid w:val="00606A14"/>
    <w:rsid w:val="00607A25"/>
    <w:rsid w:val="0061579D"/>
    <w:rsid w:val="00616BCC"/>
    <w:rsid w:val="006234BC"/>
    <w:rsid w:val="00626F76"/>
    <w:rsid w:val="00627CAD"/>
    <w:rsid w:val="00631464"/>
    <w:rsid w:val="0063762B"/>
    <w:rsid w:val="00637D76"/>
    <w:rsid w:val="006577D5"/>
    <w:rsid w:val="0067350A"/>
    <w:rsid w:val="00680285"/>
    <w:rsid w:val="00681085"/>
    <w:rsid w:val="006A1CBC"/>
    <w:rsid w:val="006C2E2A"/>
    <w:rsid w:val="006C3550"/>
    <w:rsid w:val="006C7899"/>
    <w:rsid w:val="00704F49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188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B0E5C"/>
    <w:rsid w:val="008C2127"/>
    <w:rsid w:val="0090365C"/>
    <w:rsid w:val="00914771"/>
    <w:rsid w:val="00922545"/>
    <w:rsid w:val="00924EF0"/>
    <w:rsid w:val="00933D80"/>
    <w:rsid w:val="0094123F"/>
    <w:rsid w:val="00946E44"/>
    <w:rsid w:val="0094750A"/>
    <w:rsid w:val="0095586E"/>
    <w:rsid w:val="0095662F"/>
    <w:rsid w:val="00957BC6"/>
    <w:rsid w:val="0097379E"/>
    <w:rsid w:val="00977A10"/>
    <w:rsid w:val="009A4036"/>
    <w:rsid w:val="009A7E64"/>
    <w:rsid w:val="009C4564"/>
    <w:rsid w:val="009D22CA"/>
    <w:rsid w:val="009F060C"/>
    <w:rsid w:val="009F1B8A"/>
    <w:rsid w:val="00A01770"/>
    <w:rsid w:val="00A10DDB"/>
    <w:rsid w:val="00A12E6E"/>
    <w:rsid w:val="00A143F3"/>
    <w:rsid w:val="00A1589C"/>
    <w:rsid w:val="00A22752"/>
    <w:rsid w:val="00A26E17"/>
    <w:rsid w:val="00A27EC0"/>
    <w:rsid w:val="00A562A3"/>
    <w:rsid w:val="00A57C0B"/>
    <w:rsid w:val="00A60E95"/>
    <w:rsid w:val="00A82CB8"/>
    <w:rsid w:val="00AB38DC"/>
    <w:rsid w:val="00AB4B05"/>
    <w:rsid w:val="00AC6C0A"/>
    <w:rsid w:val="00AD241E"/>
    <w:rsid w:val="00AE0C51"/>
    <w:rsid w:val="00AE5827"/>
    <w:rsid w:val="00B012B7"/>
    <w:rsid w:val="00B161EB"/>
    <w:rsid w:val="00B21E8F"/>
    <w:rsid w:val="00B24A09"/>
    <w:rsid w:val="00B3795B"/>
    <w:rsid w:val="00B724B9"/>
    <w:rsid w:val="00B86A24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143F"/>
    <w:rsid w:val="00CA4728"/>
    <w:rsid w:val="00CB2EBE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232"/>
    <w:rsid w:val="00D118A0"/>
    <w:rsid w:val="00D212EF"/>
    <w:rsid w:val="00D25BB8"/>
    <w:rsid w:val="00D51A3E"/>
    <w:rsid w:val="00D729FF"/>
    <w:rsid w:val="00DB1F40"/>
    <w:rsid w:val="00DB213E"/>
    <w:rsid w:val="00DC3673"/>
    <w:rsid w:val="00DC6347"/>
    <w:rsid w:val="00DD029A"/>
    <w:rsid w:val="00DD34AF"/>
    <w:rsid w:val="00DD6FDF"/>
    <w:rsid w:val="00DE1B51"/>
    <w:rsid w:val="00DE7FBC"/>
    <w:rsid w:val="00DF3FC0"/>
    <w:rsid w:val="00DF45FF"/>
    <w:rsid w:val="00E01AFB"/>
    <w:rsid w:val="00E03CA3"/>
    <w:rsid w:val="00E204F7"/>
    <w:rsid w:val="00E329E2"/>
    <w:rsid w:val="00E37ED6"/>
    <w:rsid w:val="00E5658A"/>
    <w:rsid w:val="00E6631E"/>
    <w:rsid w:val="00E731FC"/>
    <w:rsid w:val="00E74963"/>
    <w:rsid w:val="00EA2CC4"/>
    <w:rsid w:val="00EA5771"/>
    <w:rsid w:val="00EB07A6"/>
    <w:rsid w:val="00EC37D1"/>
    <w:rsid w:val="00ED71F3"/>
    <w:rsid w:val="00EE7324"/>
    <w:rsid w:val="00EF081D"/>
    <w:rsid w:val="00F142A4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76C21"/>
    <w:rsid w:val="00F8747F"/>
    <w:rsid w:val="00F90414"/>
    <w:rsid w:val="00F92E3A"/>
    <w:rsid w:val="00F92FD4"/>
    <w:rsid w:val="00F941F7"/>
    <w:rsid w:val="00FA56EC"/>
    <w:rsid w:val="00FA772F"/>
    <w:rsid w:val="00FB51F2"/>
    <w:rsid w:val="00FC2C0F"/>
    <w:rsid w:val="00FC5B8E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Referencakomentara">
    <w:name w:val="annotation reference"/>
    <w:basedOn w:val="Zadanifontodlomka"/>
    <w:uiPriority w:val="99"/>
    <w:semiHidden/>
    <w:unhideWhenUsed/>
    <w:rsid w:val="00A2275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275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27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DF367-1672-4070-BE62-B15B76C63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25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1217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Vedran Potnešil</dc:creator>
  <cp:lastModifiedBy>Ivan Marijanović</cp:lastModifiedBy>
  <cp:revision>21</cp:revision>
  <cp:lastPrinted>2021-04-20T06:31:00Z</cp:lastPrinted>
  <dcterms:created xsi:type="dcterms:W3CDTF">2022-01-14T14:00:00Z</dcterms:created>
  <dcterms:modified xsi:type="dcterms:W3CDTF">2022-04-15T08:50:00Z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